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87D" w:rsidRDefault="00BE087D" w:rsidP="00BE08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WHYTYNGTON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E087D" w:rsidRDefault="00BE087D" w:rsidP="00BE08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Ipswich. Dyer.</w:t>
      </w:r>
    </w:p>
    <w:p w:rsidR="00BE087D" w:rsidRDefault="00BE087D" w:rsidP="00BE087D">
      <w:pPr>
        <w:rPr>
          <w:rFonts w:ascii="Times New Roman" w:hAnsi="Times New Roman" w:cs="Times New Roman"/>
        </w:rPr>
      </w:pPr>
    </w:p>
    <w:p w:rsidR="00BE087D" w:rsidRDefault="00BE087D" w:rsidP="00BE087D">
      <w:pPr>
        <w:rPr>
          <w:rFonts w:ascii="Times New Roman" w:hAnsi="Times New Roman" w:cs="Times New Roman"/>
        </w:rPr>
      </w:pPr>
    </w:p>
    <w:p w:rsidR="00BE087D" w:rsidRDefault="00BE087D" w:rsidP="00BE08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Buxton of Ipswich(q.v.) brought a plaint of debt against him and </w:t>
      </w:r>
    </w:p>
    <w:p w:rsidR="00BE087D" w:rsidRDefault="00BE087D" w:rsidP="00BE08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8 others.</w:t>
      </w:r>
    </w:p>
    <w:p w:rsidR="00BE087D" w:rsidRDefault="00BE087D" w:rsidP="00BE08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BE087D" w:rsidRDefault="00BE087D" w:rsidP="00BE087D">
      <w:pPr>
        <w:rPr>
          <w:rFonts w:ascii="Times New Roman" w:hAnsi="Times New Roman" w:cs="Times New Roman"/>
        </w:rPr>
      </w:pPr>
    </w:p>
    <w:p w:rsidR="00BE087D" w:rsidRDefault="00BE087D" w:rsidP="00BE087D">
      <w:pPr>
        <w:rPr>
          <w:rFonts w:ascii="Times New Roman" w:hAnsi="Times New Roman" w:cs="Times New Roman"/>
        </w:rPr>
      </w:pPr>
    </w:p>
    <w:p w:rsidR="00BE087D" w:rsidRDefault="00BE087D" w:rsidP="00BE08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May 2017</w:t>
      </w:r>
    </w:p>
    <w:p w:rsidR="006B2F86" w:rsidRPr="00E71FC3" w:rsidRDefault="00BE087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87D" w:rsidRDefault="00BE087D" w:rsidP="00E71FC3">
      <w:r>
        <w:separator/>
      </w:r>
    </w:p>
  </w:endnote>
  <w:endnote w:type="continuationSeparator" w:id="0">
    <w:p w:rsidR="00BE087D" w:rsidRDefault="00BE087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87D" w:rsidRDefault="00BE087D" w:rsidP="00E71FC3">
      <w:r>
        <w:separator/>
      </w:r>
    </w:p>
  </w:footnote>
  <w:footnote w:type="continuationSeparator" w:id="0">
    <w:p w:rsidR="00BE087D" w:rsidRDefault="00BE087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87D"/>
    <w:rsid w:val="001A7C09"/>
    <w:rsid w:val="00577BD5"/>
    <w:rsid w:val="00656CBA"/>
    <w:rsid w:val="006A1F77"/>
    <w:rsid w:val="00733BE7"/>
    <w:rsid w:val="00AB52E8"/>
    <w:rsid w:val="00B16D3F"/>
    <w:rsid w:val="00BB41AC"/>
    <w:rsid w:val="00BE087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9A90C5-B1B0-488D-8882-6F747554D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E087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2017-05-14T21:28:00Z</dcterms:created>
  <dcterms:modified xsi:type="dcterms:W3CDTF">2017-05-14T21:29:00Z</dcterms:modified>
</cp:coreProperties>
</file>